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5D5DBD" w14:textId="0B8BF6F0" w:rsidR="00BA00AB" w:rsidRDefault="0058078F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Henry GODRE</w:t>
      </w:r>
      <w:r>
        <w:rPr>
          <w:rFonts w:ascii="Times New Roman" w:hAnsi="Times New Roman" w:cs="Times New Roman"/>
          <w:sz w:val="24"/>
          <w:szCs w:val="24"/>
        </w:rPr>
        <w:t xml:space="preserve">       (d.ca.1404)</w:t>
      </w:r>
    </w:p>
    <w:p w14:paraId="138D0A8A" w14:textId="4BC2F23E" w:rsidR="0058078F" w:rsidRDefault="0058078F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Tuxford, Nottinghamshire.</w:t>
      </w:r>
    </w:p>
    <w:p w14:paraId="10D41329" w14:textId="32EFCF2E" w:rsidR="0058078F" w:rsidRDefault="0058078F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4EBF5E6" w14:textId="5B453864" w:rsidR="0058078F" w:rsidRDefault="0058078F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9914B3E" w14:textId="795719B3" w:rsidR="0058078F" w:rsidRDefault="0058078F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1404</w:t>
      </w:r>
      <w:r>
        <w:rPr>
          <w:rFonts w:ascii="Times New Roman" w:hAnsi="Times New Roman" w:cs="Times New Roman"/>
          <w:sz w:val="24"/>
          <w:szCs w:val="24"/>
        </w:rPr>
        <w:tab/>
        <w:t>Probate of his Will.</w:t>
      </w:r>
    </w:p>
    <w:p w14:paraId="1D81D37A" w14:textId="7266FF45" w:rsidR="0058078F" w:rsidRDefault="0058078F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(York Medieval Probate Index, 1267-1500)</w:t>
      </w:r>
    </w:p>
    <w:p w14:paraId="745BE3CA" w14:textId="043EA19D" w:rsidR="0058078F" w:rsidRDefault="0058078F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1CAC6CB" w14:textId="0B3953E2" w:rsidR="0058078F" w:rsidRDefault="0058078F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153BB93" w14:textId="05A1D73C" w:rsidR="0058078F" w:rsidRPr="0058078F" w:rsidRDefault="0058078F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May 2022</w:t>
      </w:r>
    </w:p>
    <w:sectPr w:rsidR="0058078F" w:rsidRPr="0058078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86EF99" w14:textId="77777777" w:rsidR="0058078F" w:rsidRDefault="0058078F" w:rsidP="009139A6">
      <w:r>
        <w:separator/>
      </w:r>
    </w:p>
  </w:endnote>
  <w:endnote w:type="continuationSeparator" w:id="0">
    <w:p w14:paraId="18CA0674" w14:textId="77777777" w:rsidR="0058078F" w:rsidRDefault="0058078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7DCCA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903987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F88F0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E2156B" w14:textId="77777777" w:rsidR="0058078F" w:rsidRDefault="0058078F" w:rsidP="009139A6">
      <w:r>
        <w:separator/>
      </w:r>
    </w:p>
  </w:footnote>
  <w:footnote w:type="continuationSeparator" w:id="0">
    <w:p w14:paraId="302CE3AB" w14:textId="77777777" w:rsidR="0058078F" w:rsidRDefault="0058078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2808F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43547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22EAB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078F"/>
    <w:rsid w:val="000666E0"/>
    <w:rsid w:val="002510B7"/>
    <w:rsid w:val="0058078F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998579"/>
  <w15:chartTrackingRefBased/>
  <w15:docId w15:val="{70629187-1D4C-4D9A-90AF-6F125F1EFA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3</TotalTime>
  <Pages>1</Pages>
  <Words>21</Words>
  <Characters>124</Characters>
  <Application>Microsoft Office Word</Application>
  <DocSecurity>0</DocSecurity>
  <Lines>1</Lines>
  <Paragraphs>1</Paragraphs>
  <ScaleCrop>false</ScaleCrop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2022-05-25T20:43:00Z</dcterms:created>
  <dcterms:modified xsi:type="dcterms:W3CDTF">2022-05-25T20:46:00Z</dcterms:modified>
</cp:coreProperties>
</file>